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1049CC" w14:textId="3BEBF8BE" w:rsidR="00CF6D6A" w:rsidRPr="00B53D36" w:rsidRDefault="00CF6D6A" w:rsidP="00CF6D6A"/>
    <w:p w14:paraId="2A92CCE2" w14:textId="4140BB6A" w:rsidR="00CF6D6A" w:rsidRPr="00B53D36" w:rsidRDefault="00AA3800" w:rsidP="00CF6D6A">
      <w:pPr>
        <w:pStyle w:val="Tittel"/>
        <w:jc w:val="left"/>
      </w:pPr>
      <w:r>
        <w:t xml:space="preserve">Vedlegg </w:t>
      </w:r>
      <w:r w:rsidR="00AC010A">
        <w:t>B</w:t>
      </w:r>
      <w:r w:rsidR="003B61F1">
        <w:t>.2.8</w:t>
      </w:r>
      <w:r>
        <w:t xml:space="preserve"> – Mal </w:t>
      </w:r>
      <w:r w:rsidR="008F5DED">
        <w:t>r</w:t>
      </w:r>
      <w:r>
        <w:t>eferanseprosjekter</w:t>
      </w:r>
    </w:p>
    <w:p w14:paraId="32C9590F" w14:textId="6B607D0D" w:rsidR="00E85DC1" w:rsidRPr="00B53D36" w:rsidRDefault="77B2AD61" w:rsidP="5BC13F22">
      <w:pPr>
        <w:rPr>
          <w:i/>
          <w:iCs/>
        </w:rPr>
      </w:pPr>
      <w:r w:rsidRPr="5BC13F22">
        <w:rPr>
          <w:i/>
          <w:iCs/>
        </w:rPr>
        <w:t>Oppsettet under vil bli benyttet for evalueringen av tildelingskriteriet «</w:t>
      </w:r>
      <w:r w:rsidR="56FEC6FA" w:rsidRPr="5BC13F22">
        <w:rPr>
          <w:i/>
          <w:iCs/>
        </w:rPr>
        <w:t>kvalitet</w:t>
      </w:r>
      <w:r w:rsidRPr="5BC13F22">
        <w:rPr>
          <w:i/>
          <w:iCs/>
        </w:rPr>
        <w:t>»</w:t>
      </w:r>
      <w:r w:rsidR="6DFDB38B" w:rsidRPr="5BC13F22">
        <w:rPr>
          <w:i/>
          <w:iCs/>
        </w:rPr>
        <w:t>.</w:t>
      </w:r>
      <w:r w:rsidR="0C92DC16" w:rsidRPr="5BC13F22">
        <w:rPr>
          <w:i/>
          <w:iCs/>
        </w:rPr>
        <w:t xml:space="preserve"> Tilbudte ressursers</w:t>
      </w:r>
      <w:r w:rsidR="213EB34C" w:rsidRPr="5BC13F22">
        <w:rPr>
          <w:i/>
          <w:iCs/>
        </w:rPr>
        <w:t xml:space="preserve"> komplette</w:t>
      </w:r>
      <w:r w:rsidR="0C92DC16" w:rsidRPr="5BC13F22">
        <w:rPr>
          <w:i/>
          <w:iCs/>
        </w:rPr>
        <w:t xml:space="preserve"> CV </w:t>
      </w:r>
      <w:r w:rsidR="213EB34C" w:rsidRPr="5BC13F22">
        <w:rPr>
          <w:i/>
          <w:iCs/>
        </w:rPr>
        <w:t xml:space="preserve">kan </w:t>
      </w:r>
      <w:r w:rsidR="0C92DC16" w:rsidRPr="5BC13F22">
        <w:rPr>
          <w:i/>
          <w:iCs/>
        </w:rPr>
        <w:t xml:space="preserve">legges ved </w:t>
      </w:r>
      <w:r w:rsidR="6F635213" w:rsidRPr="5BC13F22">
        <w:rPr>
          <w:i/>
          <w:iCs/>
        </w:rPr>
        <w:t>tilbudet</w:t>
      </w:r>
      <w:r w:rsidR="0C92DC16" w:rsidRPr="5BC13F22">
        <w:rPr>
          <w:i/>
          <w:iCs/>
        </w:rPr>
        <w:t xml:space="preserve"> som egne dokumenter</w:t>
      </w:r>
      <w:r w:rsidR="213EB34C" w:rsidRPr="5BC13F22">
        <w:rPr>
          <w:i/>
          <w:iCs/>
        </w:rPr>
        <w:t xml:space="preserve">, men det er kun innholdet i </w:t>
      </w:r>
      <w:r w:rsidR="24E0CF6C" w:rsidRPr="5BC13F22">
        <w:rPr>
          <w:i/>
          <w:iCs/>
        </w:rPr>
        <w:t>dette vedlegg</w:t>
      </w:r>
      <w:r w:rsidR="213EB34C" w:rsidRPr="5BC13F22">
        <w:rPr>
          <w:i/>
          <w:iCs/>
        </w:rPr>
        <w:t xml:space="preserve"> som vil være gjenstand for evaluering</w:t>
      </w:r>
      <w:r w:rsidR="0C92DC16" w:rsidRPr="5BC13F22">
        <w:rPr>
          <w:i/>
          <w:iCs/>
        </w:rPr>
        <w:t>.</w:t>
      </w:r>
    </w:p>
    <w:p w14:paraId="5CBC3A91" w14:textId="097AAFAF" w:rsidR="00CF6D6A" w:rsidRPr="003B61F1" w:rsidRDefault="00CF6D6A" w:rsidP="003B61F1">
      <w:pPr>
        <w:pStyle w:val="Overskrift2"/>
        <w:numPr>
          <w:ilvl w:val="0"/>
          <w:numId w:val="0"/>
        </w:numPr>
        <w:rPr>
          <w:lang w:val="nb-NO"/>
        </w:rPr>
      </w:pPr>
    </w:p>
    <w:p w14:paraId="2893E17A" w14:textId="3FDD8D9D" w:rsidR="00CF6D6A" w:rsidRDefault="00234C3C" w:rsidP="00B53D36">
      <w:pPr>
        <w:pStyle w:val="Overskrift2"/>
        <w:rPr>
          <w:lang w:val="nb-NO"/>
        </w:rPr>
      </w:pPr>
      <w:r>
        <w:rPr>
          <w:lang w:val="nb-NO"/>
        </w:rPr>
        <w:t>Anleggsleder</w:t>
      </w:r>
    </w:p>
    <w:p w14:paraId="2F7E7C3C" w14:textId="758D0835" w:rsidR="00234C3C" w:rsidRPr="00234C3C" w:rsidRDefault="00234C3C" w:rsidP="00234C3C">
      <w:pPr>
        <w:pStyle w:val="Brdtekst"/>
        <w:rPr>
          <w:lang w:val="nb-NO"/>
        </w:rPr>
      </w:pPr>
      <w:r>
        <w:rPr>
          <w:lang w:val="nb-NO"/>
        </w:rPr>
        <w:t xml:space="preserve">Navn: </w:t>
      </w:r>
      <w:r w:rsidRPr="00234C3C">
        <w:rPr>
          <w:highlight w:val="yellow"/>
          <w:lang w:val="nb-NO"/>
        </w:rPr>
        <w:t>&lt;FYLLES INN AV TILBYDER&gt;</w:t>
      </w:r>
    </w:p>
    <w:p w14:paraId="0FE42320" w14:textId="695D39F0" w:rsidR="00234C3C" w:rsidRPr="00234C3C" w:rsidRDefault="00234C3C" w:rsidP="00234C3C">
      <w:pPr>
        <w:pStyle w:val="Brdtekst"/>
        <w:rPr>
          <w:b/>
          <w:bCs/>
          <w:lang w:val="nb-NO"/>
        </w:rPr>
      </w:pPr>
      <w:r>
        <w:rPr>
          <w:b/>
          <w:bCs/>
          <w:lang w:val="nb-NO"/>
        </w:rPr>
        <w:t>Referanseprosjekter</w:t>
      </w: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B53D36" w:rsidRPr="00B53D36" w14:paraId="7DBEFC47" w14:textId="77777777" w:rsidTr="0035151C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299EC6C8" w14:textId="29C8E31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Prosjektets navn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B3CA705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 xml:space="preserve">Navn og </w:t>
            </w:r>
            <w:proofErr w:type="gramStart"/>
            <w:r w:rsidRPr="00B53D36">
              <w:rPr>
                <w:b/>
                <w:bCs/>
                <w:sz w:val="20"/>
                <w:szCs w:val="20"/>
                <w:lang w:val="nb-NO"/>
              </w:rPr>
              <w:t>kontaktinfo oppdragsgiver</w:t>
            </w:r>
            <w:proofErr w:type="gram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70E045C7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6E1D0C3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012B138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Ressurs’ rolle i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682565CB" w14:textId="44F95575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Beskrivelse av prosjektet</w:t>
            </w:r>
          </w:p>
        </w:tc>
      </w:tr>
      <w:tr w:rsidR="00B53D36" w:rsidRPr="00B53D36" w14:paraId="78989B59" w14:textId="77777777" w:rsidTr="0035151C">
        <w:trPr>
          <w:trHeight w:val="407"/>
        </w:trPr>
        <w:tc>
          <w:tcPr>
            <w:tcW w:w="1696" w:type="dxa"/>
          </w:tcPr>
          <w:p w14:paraId="22E12DF9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33AD7EC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21E6540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1C32EE1C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68E55FE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429D999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31AA3F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20119167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5D03DF4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B53D36" w:rsidRPr="00B53D36" w14:paraId="476B722D" w14:textId="77777777" w:rsidTr="0035151C">
        <w:trPr>
          <w:trHeight w:val="407"/>
        </w:trPr>
        <w:tc>
          <w:tcPr>
            <w:tcW w:w="1696" w:type="dxa"/>
          </w:tcPr>
          <w:p w14:paraId="118CA44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5B866CC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4F08620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0FA5FF9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6E4BE5A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70B70E2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9A745E3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6130ED3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2D08D8A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B53D36" w:rsidRPr="00B53D36" w14:paraId="52B68420" w14:textId="77777777" w:rsidTr="0035151C">
        <w:trPr>
          <w:trHeight w:val="420"/>
        </w:trPr>
        <w:tc>
          <w:tcPr>
            <w:tcW w:w="1696" w:type="dxa"/>
          </w:tcPr>
          <w:p w14:paraId="00081273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50B8810C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513B76D6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714AD02C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5E211F6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37BF3A6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E2FE518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4E74B098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6DA7A01E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</w:tbl>
    <w:p w14:paraId="789F07FE" w14:textId="08028A52" w:rsidR="00CF6D6A" w:rsidRDefault="00CF6D6A" w:rsidP="00CF6D6A"/>
    <w:p w14:paraId="56D341A7" w14:textId="77777777" w:rsidR="00234C3C" w:rsidRPr="00B53D36" w:rsidRDefault="00234C3C" w:rsidP="00CF6D6A"/>
    <w:p w14:paraId="648126C1" w14:textId="5E337769" w:rsidR="00CF6D6A" w:rsidRPr="00B53D36" w:rsidRDefault="00CF6D6A" w:rsidP="00CF6D6A"/>
    <w:p w14:paraId="0FD21465" w14:textId="3115B4CF" w:rsidR="00B53D36" w:rsidRDefault="00234C3C" w:rsidP="00B53D36">
      <w:pPr>
        <w:pStyle w:val="Overskrift2"/>
        <w:rPr>
          <w:lang w:val="nb-NO"/>
        </w:rPr>
      </w:pPr>
      <w:r>
        <w:rPr>
          <w:lang w:val="nb-NO"/>
        </w:rPr>
        <w:t xml:space="preserve">Prosjektleder </w:t>
      </w:r>
      <w:proofErr w:type="spellStart"/>
      <w:r>
        <w:rPr>
          <w:lang w:val="nb-NO"/>
        </w:rPr>
        <w:t>trykkøker</w:t>
      </w:r>
      <w:proofErr w:type="spellEnd"/>
    </w:p>
    <w:p w14:paraId="6BE670FA" w14:textId="77777777" w:rsidR="00234C3C" w:rsidRPr="00234C3C" w:rsidRDefault="00234C3C" w:rsidP="00234C3C">
      <w:pPr>
        <w:pStyle w:val="Brdtekst"/>
        <w:rPr>
          <w:lang w:val="nb-NO"/>
        </w:rPr>
      </w:pPr>
      <w:r>
        <w:rPr>
          <w:lang w:val="nb-NO"/>
        </w:rPr>
        <w:t xml:space="preserve">Navn: </w:t>
      </w:r>
      <w:r w:rsidRPr="00234C3C">
        <w:rPr>
          <w:highlight w:val="yellow"/>
          <w:lang w:val="nb-NO"/>
        </w:rPr>
        <w:t>&lt;FYLLES INN AV TILBYDER&gt;</w:t>
      </w:r>
    </w:p>
    <w:p w14:paraId="75918D4B" w14:textId="77777777" w:rsidR="00234C3C" w:rsidRPr="00234C3C" w:rsidRDefault="00234C3C" w:rsidP="00234C3C">
      <w:pPr>
        <w:pStyle w:val="Brdtekst"/>
        <w:rPr>
          <w:lang w:val="nb-NO"/>
        </w:rPr>
      </w:pP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B53D36" w:rsidRPr="00B53D36" w14:paraId="357D9079" w14:textId="77777777" w:rsidTr="0035151C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096513E0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Prosjektets navn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5B84029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 xml:space="preserve">Navn og </w:t>
            </w:r>
            <w:proofErr w:type="gramStart"/>
            <w:r w:rsidRPr="00B53D36">
              <w:rPr>
                <w:b/>
                <w:bCs/>
                <w:sz w:val="20"/>
                <w:szCs w:val="20"/>
                <w:lang w:val="nb-NO"/>
              </w:rPr>
              <w:t>kontaktinfo oppdragsgiver</w:t>
            </w:r>
            <w:proofErr w:type="gramEnd"/>
          </w:p>
        </w:tc>
        <w:tc>
          <w:tcPr>
            <w:tcW w:w="1701" w:type="dxa"/>
            <w:shd w:val="clear" w:color="auto" w:fill="D9D9D9" w:themeFill="background1" w:themeFillShade="D9"/>
          </w:tcPr>
          <w:p w14:paraId="088218D3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1FF0569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F7F4DCF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Ressurs’ rolle i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41D8CEAD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Beskrivelse av prosjektet</w:t>
            </w:r>
          </w:p>
        </w:tc>
      </w:tr>
      <w:tr w:rsidR="00B53D36" w:rsidRPr="00B53D36" w14:paraId="6BB1F305" w14:textId="77777777" w:rsidTr="0035151C">
        <w:trPr>
          <w:trHeight w:val="407"/>
        </w:trPr>
        <w:tc>
          <w:tcPr>
            <w:tcW w:w="1696" w:type="dxa"/>
          </w:tcPr>
          <w:p w14:paraId="2D1C52B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329D16E2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4F83B9FC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0B82E93E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383AAA3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3D9FFC42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D9D3D6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54487E1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7C19251E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B53D36" w:rsidRPr="00B53D36" w14:paraId="364A8423" w14:textId="77777777" w:rsidTr="0035151C">
        <w:trPr>
          <w:trHeight w:val="407"/>
        </w:trPr>
        <w:tc>
          <w:tcPr>
            <w:tcW w:w="1696" w:type="dxa"/>
          </w:tcPr>
          <w:p w14:paraId="24C5023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34F324D7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6ED927A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1BD3A39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21388572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10641DD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6BDA6AA5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53A2118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121477F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B53D36" w:rsidRPr="00B53D36" w14:paraId="0CBC0AED" w14:textId="77777777" w:rsidTr="0035151C">
        <w:trPr>
          <w:trHeight w:val="420"/>
        </w:trPr>
        <w:tc>
          <w:tcPr>
            <w:tcW w:w="1696" w:type="dxa"/>
          </w:tcPr>
          <w:p w14:paraId="63BC0AE7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3FFB381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23A424C6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6B2385E9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4CD52E82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29661C9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4D63FE96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102A94A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4C950A6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</w:tbl>
    <w:p w14:paraId="37BCDAA9" w14:textId="631D568A" w:rsidR="00C14607" w:rsidRPr="00B53D36" w:rsidRDefault="00C14607" w:rsidP="00CF6D6A"/>
    <w:sectPr w:rsidR="00C14607" w:rsidRPr="00B53D36" w:rsidSect="00E85DC1">
      <w:headerReference w:type="default" r:id="rId11"/>
      <w:footerReference w:type="default" r:id="rId12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F9BD194" w14:textId="77777777" w:rsidR="00CA4190" w:rsidRDefault="00CA4190" w:rsidP="004C5CC4">
      <w:pPr>
        <w:pStyle w:val="Kulepunkt-niv2"/>
      </w:pPr>
      <w:r>
        <w:separator/>
      </w:r>
    </w:p>
  </w:endnote>
  <w:endnote w:type="continuationSeparator" w:id="0">
    <w:p w14:paraId="5E250E2F" w14:textId="77777777" w:rsidR="00CA4190" w:rsidRDefault="00CA4190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NUMPAGES  \* Arabic  \* MERGEFORMAT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16C112D" w14:textId="77777777" w:rsidR="00CA4190" w:rsidRDefault="00CA4190" w:rsidP="004C5CC4">
      <w:pPr>
        <w:pStyle w:val="Kulepunkt-niv2"/>
      </w:pPr>
      <w:r>
        <w:separator/>
      </w:r>
    </w:p>
  </w:footnote>
  <w:footnote w:type="continuationSeparator" w:id="0">
    <w:p w14:paraId="6B9C3CFA" w14:textId="77777777" w:rsidR="00CA4190" w:rsidRDefault="00CA4190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482D17" w14:textId="300FA687" w:rsidR="00AA3800" w:rsidRDefault="008F5DED" w:rsidP="00AA3800">
    <w:pPr>
      <w:pStyle w:val="Topptekst"/>
      <w:pBdr>
        <w:bottom w:val="single" w:sz="4" w:space="1" w:color="auto"/>
      </w:pBdr>
      <w:tabs>
        <w:tab w:val="right" w:pos="13288"/>
      </w:tabs>
      <w:jc w:val="left"/>
      <w:rPr>
        <w:sz w:val="20"/>
      </w:rPr>
    </w:pPr>
    <w:r>
      <w:rPr>
        <w:sz w:val="20"/>
      </w:rPr>
      <w:t xml:space="preserve">Totalentreprise for </w:t>
    </w:r>
    <w:proofErr w:type="spellStart"/>
    <w:r>
      <w:rPr>
        <w:sz w:val="20"/>
      </w:rPr>
      <w:t>Grasåslia</w:t>
    </w:r>
    <w:proofErr w:type="spellEnd"/>
    <w:r>
      <w:rPr>
        <w:sz w:val="20"/>
      </w:rPr>
      <w:t xml:space="preserve"> VA, veg og grunn</w:t>
    </w:r>
  </w:p>
  <w:p w14:paraId="2FFFC192" w14:textId="4212E215" w:rsidR="00C50F26" w:rsidRPr="00FD0E69" w:rsidRDefault="00650267" w:rsidP="00AA3800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sz w:val="20"/>
      </w:rPr>
      <w:t xml:space="preserve">Leverandør: </w:t>
    </w:r>
    <w:r w:rsidRPr="00650267">
      <w:rPr>
        <w:sz w:val="20"/>
        <w:highlight w:val="yellow"/>
      </w:rPr>
      <w:t>&lt;sett inn leverandørnavn&gt;</w:t>
    </w:r>
    <w:r w:rsidR="00C14607">
      <w:rPr>
        <w:sz w:val="20"/>
      </w:rPr>
      <w:tab/>
    </w:r>
    <w:r w:rsidR="00C14607">
      <w:rPr>
        <w:sz w:val="20"/>
      </w:rPr>
      <w:tab/>
    </w:r>
    <w:r w:rsidR="00AA3800">
      <w:rPr>
        <w:sz w:val="20"/>
      </w:rPr>
      <w:t xml:space="preserve">Vedlegg </w:t>
    </w:r>
    <w:r w:rsidR="00AC010A">
      <w:rPr>
        <w:sz w:val="20"/>
      </w:rPr>
      <w:t>B</w:t>
    </w:r>
    <w:r w:rsidR="003B61F1">
      <w:rPr>
        <w:sz w:val="20"/>
      </w:rPr>
      <w:t>.2.8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817496891">
    <w:abstractNumId w:val="22"/>
  </w:num>
  <w:num w:numId="2" w16cid:durableId="603074160">
    <w:abstractNumId w:val="13"/>
  </w:num>
  <w:num w:numId="3" w16cid:durableId="756556619">
    <w:abstractNumId w:val="2"/>
  </w:num>
  <w:num w:numId="4" w16cid:durableId="388768101">
    <w:abstractNumId w:val="44"/>
  </w:num>
  <w:num w:numId="5" w16cid:durableId="477653173">
    <w:abstractNumId w:val="38"/>
  </w:num>
  <w:num w:numId="6" w16cid:durableId="292322521">
    <w:abstractNumId w:val="32"/>
  </w:num>
  <w:num w:numId="7" w16cid:durableId="361563168">
    <w:abstractNumId w:val="0"/>
  </w:num>
  <w:num w:numId="8" w16cid:durableId="1758359909">
    <w:abstractNumId w:val="25"/>
  </w:num>
  <w:num w:numId="9" w16cid:durableId="550073017">
    <w:abstractNumId w:val="21"/>
  </w:num>
  <w:num w:numId="10" w16cid:durableId="1998260408">
    <w:abstractNumId w:val="1"/>
  </w:num>
  <w:num w:numId="11" w16cid:durableId="966546461">
    <w:abstractNumId w:val="28"/>
  </w:num>
  <w:num w:numId="12" w16cid:durableId="1941715735">
    <w:abstractNumId w:val="9"/>
  </w:num>
  <w:num w:numId="13" w16cid:durableId="1628508902">
    <w:abstractNumId w:val="20"/>
  </w:num>
  <w:num w:numId="14" w16cid:durableId="119615019">
    <w:abstractNumId w:val="27"/>
  </w:num>
  <w:num w:numId="15" w16cid:durableId="884412929">
    <w:abstractNumId w:val="37"/>
  </w:num>
  <w:num w:numId="16" w16cid:durableId="1542395906">
    <w:abstractNumId w:val="17"/>
  </w:num>
  <w:num w:numId="17" w16cid:durableId="2042195621">
    <w:abstractNumId w:val="39"/>
  </w:num>
  <w:num w:numId="18" w16cid:durableId="191656380">
    <w:abstractNumId w:val="24"/>
  </w:num>
  <w:num w:numId="19" w16cid:durableId="959532107">
    <w:abstractNumId w:val="35"/>
  </w:num>
  <w:num w:numId="20" w16cid:durableId="1925071310">
    <w:abstractNumId w:val="10"/>
  </w:num>
  <w:num w:numId="21" w16cid:durableId="614020824">
    <w:abstractNumId w:val="47"/>
  </w:num>
  <w:num w:numId="22" w16cid:durableId="969634095">
    <w:abstractNumId w:val="30"/>
  </w:num>
  <w:num w:numId="23" w16cid:durableId="1169325865">
    <w:abstractNumId w:val="6"/>
  </w:num>
  <w:num w:numId="24" w16cid:durableId="187571694">
    <w:abstractNumId w:val="23"/>
  </w:num>
  <w:num w:numId="25" w16cid:durableId="1268582486">
    <w:abstractNumId w:val="34"/>
  </w:num>
  <w:num w:numId="26" w16cid:durableId="943729210">
    <w:abstractNumId w:val="8"/>
  </w:num>
  <w:num w:numId="27" w16cid:durableId="549224288">
    <w:abstractNumId w:val="3"/>
  </w:num>
  <w:num w:numId="28" w16cid:durableId="1099912161">
    <w:abstractNumId w:val="26"/>
  </w:num>
  <w:num w:numId="29" w16cid:durableId="73934699">
    <w:abstractNumId w:val="36"/>
  </w:num>
  <w:num w:numId="30" w16cid:durableId="1024600680">
    <w:abstractNumId w:val="31"/>
  </w:num>
  <w:num w:numId="31" w16cid:durableId="1418862010">
    <w:abstractNumId w:val="14"/>
  </w:num>
  <w:num w:numId="32" w16cid:durableId="1679774759">
    <w:abstractNumId w:val="42"/>
  </w:num>
  <w:num w:numId="33" w16cid:durableId="1130513161">
    <w:abstractNumId w:val="18"/>
  </w:num>
  <w:num w:numId="34" w16cid:durableId="211306097">
    <w:abstractNumId w:val="43"/>
  </w:num>
  <w:num w:numId="35" w16cid:durableId="1327245287">
    <w:abstractNumId w:val="41"/>
  </w:num>
  <w:num w:numId="36" w16cid:durableId="1340698659">
    <w:abstractNumId w:val="45"/>
  </w:num>
  <w:num w:numId="37" w16cid:durableId="32972722">
    <w:abstractNumId w:val="12"/>
  </w:num>
  <w:num w:numId="38" w16cid:durableId="471018921">
    <w:abstractNumId w:val="7"/>
  </w:num>
  <w:num w:numId="39" w16cid:durableId="762602698">
    <w:abstractNumId w:val="40"/>
  </w:num>
  <w:num w:numId="40" w16cid:durableId="867789734">
    <w:abstractNumId w:val="29"/>
  </w:num>
  <w:num w:numId="41" w16cid:durableId="1627850450">
    <w:abstractNumId w:val="46"/>
  </w:num>
  <w:num w:numId="42" w16cid:durableId="2042582746">
    <w:abstractNumId w:val="19"/>
  </w:num>
  <w:num w:numId="43" w16cid:durableId="1082412045">
    <w:abstractNumId w:val="4"/>
  </w:num>
  <w:num w:numId="44" w16cid:durableId="764031649">
    <w:abstractNumId w:val="16"/>
  </w:num>
  <w:num w:numId="45" w16cid:durableId="344332427">
    <w:abstractNumId w:val="15"/>
  </w:num>
  <w:num w:numId="46" w16cid:durableId="160001217">
    <w:abstractNumId w:val="5"/>
  </w:num>
  <w:num w:numId="47" w16cid:durableId="1748652398">
    <w:abstractNumId w:val="32"/>
  </w:num>
  <w:num w:numId="48" w16cid:durableId="515315445">
    <w:abstractNumId w:val="32"/>
  </w:num>
  <w:num w:numId="49" w16cid:durableId="873926702">
    <w:abstractNumId w:val="33"/>
  </w:num>
  <w:num w:numId="50" w16cid:durableId="1898081574">
    <w:abstractNumId w:val="11"/>
  </w:num>
  <w:numIdMacAtCleanup w:val="1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54E2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81E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615"/>
    <w:rsid w:val="000A5883"/>
    <w:rsid w:val="000A6299"/>
    <w:rsid w:val="000A65E5"/>
    <w:rsid w:val="000A6D7E"/>
    <w:rsid w:val="000A717C"/>
    <w:rsid w:val="000B1622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0F90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35B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4C3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3FEB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1F2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B61F1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5E43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0F1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4D18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24DD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521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D85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9FE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267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2FA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549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1C72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5DED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683"/>
    <w:rsid w:val="00A82B0E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3800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10A"/>
    <w:rsid w:val="00AC049D"/>
    <w:rsid w:val="00AC0EDF"/>
    <w:rsid w:val="00AC1281"/>
    <w:rsid w:val="00AC214A"/>
    <w:rsid w:val="00AC2674"/>
    <w:rsid w:val="00AC2B6D"/>
    <w:rsid w:val="00AC43B8"/>
    <w:rsid w:val="00AC4943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0F1"/>
    <w:rsid w:val="00B47C35"/>
    <w:rsid w:val="00B505B2"/>
    <w:rsid w:val="00B50D56"/>
    <w:rsid w:val="00B51D23"/>
    <w:rsid w:val="00B52ED4"/>
    <w:rsid w:val="00B53108"/>
    <w:rsid w:val="00B53425"/>
    <w:rsid w:val="00B53D36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3FB0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559"/>
    <w:rsid w:val="00B937E4"/>
    <w:rsid w:val="00B943A3"/>
    <w:rsid w:val="00B94829"/>
    <w:rsid w:val="00B94B4B"/>
    <w:rsid w:val="00B95BC3"/>
    <w:rsid w:val="00B95CB2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607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0A2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3589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798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190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5E6D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CFD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07CC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5DC1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4D"/>
    <w:rsid w:val="00F70ED8"/>
    <w:rsid w:val="00F72B80"/>
    <w:rsid w:val="00F72FC9"/>
    <w:rsid w:val="00F74219"/>
    <w:rsid w:val="00F74321"/>
    <w:rsid w:val="00F74F6C"/>
    <w:rsid w:val="00F75287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3E57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  <w:rsid w:val="0C92DC16"/>
    <w:rsid w:val="213EB34C"/>
    <w:rsid w:val="24E0CF6C"/>
    <w:rsid w:val="56FEC6FA"/>
    <w:rsid w:val="5BC13F22"/>
    <w:rsid w:val="6DFDB38B"/>
    <w:rsid w:val="6F635213"/>
    <w:rsid w:val="77B2A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798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link w:val="Overskrift2Tegn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rsid w:val="00CA0798"/>
    <w:rPr>
      <w:rFonts w:asciiTheme="majorHAnsi" w:hAnsiTheme="majorHAnsi" w:cs="Arial"/>
      <w:b/>
      <w:bCs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0AACC-FAA2-4602-AF7D-948121BD7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8B24A2-0BDB-4223-845C-9C3D7E672CB8}"/>
</file>

<file path=customXml/itemProps3.xml><?xml version="1.0" encoding="utf-8"?>
<ds:datastoreItem xmlns:ds="http://schemas.openxmlformats.org/officeDocument/2006/customXml" ds:itemID="{F4BE11E9-F4C1-4839-A812-111C1C3BD6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42F375-04B3-41F1-8CB4-1F389F49A4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C:\Users\Eirik Steine\Google Drive\Innkjøp\Prosjekt\6K\#Adm\00 Malverk\Del III\Del 2_Bilag_1_Spesifikasjon av ytelsen.dotx</Template>
  <TotalTime>0</TotalTime>
  <Pages>2</Pages>
  <Words>139</Words>
  <Characters>742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Jørgen Paschen Justvik</cp:lastModifiedBy>
  <cp:revision>41</cp:revision>
  <cp:lastPrinted>2015-08-10T12:33:00Z</cp:lastPrinted>
  <dcterms:created xsi:type="dcterms:W3CDTF">2018-01-19T14:44:00Z</dcterms:created>
  <dcterms:modified xsi:type="dcterms:W3CDTF">2026-09-11T12:39:00Z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ontentTypeId">
    <vt:lpwstr>0x01010092E8A7294A1FD44DB0AB7809952AD28C</vt:lpwstr>
  </property>
</Properties>
</file>